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68D13" w14:textId="76E408BB" w:rsidR="00FF78C2" w:rsidRPr="002F6459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Christopher MARKEBY</w:t>
      </w: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(fl.1483)</w:t>
      </w:r>
    </w:p>
    <w:p w14:paraId="65AF0D15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Huttoft, Lincolnshire. Merchant.</w:t>
      </w:r>
    </w:p>
    <w:p w14:paraId="0795D026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5EFC67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05B08A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Langton, chaplain(q.v.), brought a plaint of debt against him</w:t>
      </w:r>
    </w:p>
    <w:p w14:paraId="31529605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and William Gote of Sutton le Marsh(q.v.).</w:t>
      </w:r>
    </w:p>
    <w:p w14:paraId="48520945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F78C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F78C2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E3A7289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48BCC5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7ECAF3" w14:textId="77777777" w:rsidR="00FF78C2" w:rsidRPr="00FF78C2" w:rsidRDefault="00FF78C2" w:rsidP="00FF78C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F78C2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June 2021</w:t>
      </w:r>
    </w:p>
    <w:p w14:paraId="1E8AA1C2" w14:textId="77777777" w:rsidR="00BA00AB" w:rsidRPr="00FF78C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F78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4450" w14:textId="77777777" w:rsidR="00FF78C2" w:rsidRDefault="00FF78C2" w:rsidP="009139A6">
      <w:r>
        <w:separator/>
      </w:r>
    </w:p>
  </w:endnote>
  <w:endnote w:type="continuationSeparator" w:id="0">
    <w:p w14:paraId="54744E0F" w14:textId="77777777" w:rsidR="00FF78C2" w:rsidRDefault="00FF78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E3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17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6F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4101" w14:textId="77777777" w:rsidR="00FF78C2" w:rsidRDefault="00FF78C2" w:rsidP="009139A6">
      <w:r>
        <w:separator/>
      </w:r>
    </w:p>
  </w:footnote>
  <w:footnote w:type="continuationSeparator" w:id="0">
    <w:p w14:paraId="5C28814B" w14:textId="77777777" w:rsidR="00FF78C2" w:rsidRDefault="00FF78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69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52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30E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C2"/>
    <w:rsid w:val="000666E0"/>
    <w:rsid w:val="002510B7"/>
    <w:rsid w:val="002F645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6F101"/>
  <w15:chartTrackingRefBased/>
  <w15:docId w15:val="{481DADF3-E32C-47AF-B119-C717F052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78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2021-08-09T07:29:00Z</dcterms:created>
  <dcterms:modified xsi:type="dcterms:W3CDTF">2021-08-09T07:31:00Z</dcterms:modified>
</cp:coreProperties>
</file>